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126" w:rsidRPr="009F3287" w:rsidRDefault="00086126" w:rsidP="009F3287">
      <w:pPr>
        <w:jc w:val="center"/>
        <w:rPr>
          <w:b/>
        </w:rPr>
      </w:pPr>
      <w:r w:rsidRPr="009F3287">
        <w:rPr>
          <w:b/>
        </w:rPr>
        <w:t>2009/2010 EĞİTİM ÖĞRETİM YILI  HAYRİ YILDIZ YİBO GEZİ,</w:t>
      </w:r>
      <w:r>
        <w:rPr>
          <w:b/>
        </w:rPr>
        <w:t xml:space="preserve"> </w:t>
      </w:r>
      <w:r w:rsidRPr="009F3287">
        <w:rPr>
          <w:b/>
        </w:rPr>
        <w:t>GÖZLEM VE İNCELEME KULÜBÜ TOPLUM HİZMETİ ÇALIŞMA PLANI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13"/>
        <w:gridCol w:w="708"/>
        <w:gridCol w:w="1706"/>
        <w:gridCol w:w="7924"/>
        <w:gridCol w:w="686"/>
        <w:gridCol w:w="1836"/>
        <w:gridCol w:w="2247"/>
      </w:tblGrid>
      <w:tr w:rsidR="00086126" w:rsidRPr="000457B3" w:rsidTr="000457B3">
        <w:tc>
          <w:tcPr>
            <w:tcW w:w="813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SIRA</w:t>
            </w:r>
          </w:p>
        </w:tc>
        <w:tc>
          <w:tcPr>
            <w:tcW w:w="708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SINIF</w:t>
            </w:r>
          </w:p>
        </w:tc>
        <w:tc>
          <w:tcPr>
            <w:tcW w:w="170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ADI/SOYADI</w:t>
            </w: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YAPILACAK ÇALIŞMALAR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SÜRE</w:t>
            </w:r>
          </w:p>
        </w:tc>
        <w:tc>
          <w:tcPr>
            <w:tcW w:w="183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TARİH</w:t>
            </w:r>
          </w:p>
        </w:tc>
        <w:tc>
          <w:tcPr>
            <w:tcW w:w="2247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AÇIKLAMALAR</w:t>
            </w:r>
          </w:p>
        </w:tc>
      </w:tr>
      <w:tr w:rsidR="00086126" w:rsidRPr="000457B3" w:rsidTr="000457B3">
        <w:tc>
          <w:tcPr>
            <w:tcW w:w="813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1</w:t>
            </w:r>
          </w:p>
        </w:tc>
        <w:tc>
          <w:tcPr>
            <w:tcW w:w="708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2/A</w:t>
            </w:r>
          </w:p>
        </w:tc>
        <w:tc>
          <w:tcPr>
            <w:tcW w:w="1706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457B3">
              <w:rPr>
                <w:sz w:val="20"/>
                <w:szCs w:val="20"/>
              </w:rPr>
              <w:t>Berkay KORKUT</w:t>
            </w: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Genel temizlik kuralları hakkında sınıf arkadaşlarını bilinçlendirmek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6/27.10.2009</w:t>
            </w:r>
          </w:p>
        </w:tc>
        <w:tc>
          <w:tcPr>
            <w:tcW w:w="2247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706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Yemek israfını önleme konusunda araştırma yaparak sınıfını bilinçlendirmesi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1</w:t>
            </w: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19.11.2009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706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Okul bahçesinin bakımını ve temizliğini yapmak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1</w:t>
            </w: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12.05.2010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706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Ağız ve diş sağlığı konusunda araştırma yaparak  aile ve çevresini bilinçlendirme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1</w:t>
            </w:r>
          </w:p>
        </w:tc>
        <w:tc>
          <w:tcPr>
            <w:tcW w:w="1836" w:type="dxa"/>
            <w:tcBorders>
              <w:top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28.01.2010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708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3/A</w:t>
            </w:r>
          </w:p>
        </w:tc>
        <w:tc>
          <w:tcPr>
            <w:tcW w:w="1706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457B3">
              <w:rPr>
                <w:sz w:val="20"/>
                <w:szCs w:val="20"/>
              </w:rPr>
              <w:t>Ali BEKTAŞ</w:t>
            </w: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Genel temizlik kuralları hakkında sınıf arkadaşlarını bilinçlendirmek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6/27.10.2009</w:t>
            </w:r>
          </w:p>
        </w:tc>
        <w:tc>
          <w:tcPr>
            <w:tcW w:w="2247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706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Yemek israfını önleme konusunda araştırma yaparak sınıfını bilinçlendirmesi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19.11.2009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706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Okul bahçesinin bakımını ve temizliğini yapmak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12.05.2010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706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Ağız ve diş sağlığı konusunda araştırma yaparak  aile ve çevresini bilinçlendirme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28.01.2010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</w:t>
            </w:r>
          </w:p>
        </w:tc>
        <w:tc>
          <w:tcPr>
            <w:tcW w:w="708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3/A</w:t>
            </w:r>
          </w:p>
        </w:tc>
        <w:tc>
          <w:tcPr>
            <w:tcW w:w="1706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457B3">
              <w:rPr>
                <w:sz w:val="20"/>
                <w:szCs w:val="20"/>
              </w:rPr>
              <w:t>Ahmet GENÇASLAN</w:t>
            </w: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Genel temizlik kuralları hakkında sınıf arkadaşlarını bilinçlendirmek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6/27.10.2009</w:t>
            </w:r>
          </w:p>
        </w:tc>
        <w:tc>
          <w:tcPr>
            <w:tcW w:w="2247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706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Yemek israfını önleme konusunda araştırma yaparak sınıfını bilinçlendirmesi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1</w:t>
            </w: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19.11.2009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706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Okul bahçesinin bakımını ve temizliğini yapmak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1</w:t>
            </w: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12.05.2010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706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Ağız ve diş sağlığı konusunda araştırma yaparak  aile ve çevresini bilinçlendirme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1</w:t>
            </w:r>
          </w:p>
        </w:tc>
        <w:tc>
          <w:tcPr>
            <w:tcW w:w="1836" w:type="dxa"/>
            <w:tcBorders>
              <w:top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28.01.2010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4</w:t>
            </w:r>
          </w:p>
        </w:tc>
        <w:tc>
          <w:tcPr>
            <w:tcW w:w="708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4/A</w:t>
            </w:r>
          </w:p>
        </w:tc>
        <w:tc>
          <w:tcPr>
            <w:tcW w:w="1706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457B3">
              <w:rPr>
                <w:sz w:val="20"/>
                <w:szCs w:val="20"/>
              </w:rPr>
              <w:t>Gülsüm ÖZER</w:t>
            </w: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Yemek israfını önleme konusunda araştırma yaparak sınıfını bilinçlendirmesi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</w:t>
            </w: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11/18/25.11.2009</w:t>
            </w:r>
          </w:p>
        </w:tc>
        <w:tc>
          <w:tcPr>
            <w:tcW w:w="2247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706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Okul bahçesinin bakımını ve temizliğini yapmak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5/12/19.05.2010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706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Ağız ve diş sağlığı konusunda araştırma yaparak  aile ve çevresini bilinçlendirme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24/25.10.2009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706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Sağlıklı beslenme konusunda araştırma yaparak sunu halinde okula duyurma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23/24.03.2010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5</w:t>
            </w:r>
          </w:p>
        </w:tc>
        <w:tc>
          <w:tcPr>
            <w:tcW w:w="708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4/A</w:t>
            </w:r>
          </w:p>
        </w:tc>
        <w:tc>
          <w:tcPr>
            <w:tcW w:w="1706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457B3">
              <w:rPr>
                <w:sz w:val="20"/>
                <w:szCs w:val="20"/>
              </w:rPr>
              <w:t>Kardelen ADAMCIL</w:t>
            </w: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Yemek israfını önleme konusunda araştırma yaparak sınıfını bilinçlendirmesi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</w:t>
            </w: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11/18/25.11.2009</w:t>
            </w:r>
          </w:p>
        </w:tc>
        <w:tc>
          <w:tcPr>
            <w:tcW w:w="2247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706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Okul bahçesinin bakımını ve temizliğini yapmak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</w:t>
            </w: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5/12/19.05.2010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706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Ağız ve diş sağlığı konusunda araştırma yaparak  aile ve çevresini bilinçlendirme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24/25.10.2009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706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Sağlıklı beslenme konusunda araştırma yaparak sunu halinde okula duyurma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top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23/24.03.2010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6</w:t>
            </w:r>
          </w:p>
        </w:tc>
        <w:tc>
          <w:tcPr>
            <w:tcW w:w="708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4/A</w:t>
            </w:r>
          </w:p>
        </w:tc>
        <w:tc>
          <w:tcPr>
            <w:tcW w:w="1706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457B3">
              <w:rPr>
                <w:sz w:val="20"/>
                <w:szCs w:val="20"/>
              </w:rPr>
              <w:t>Melike BAKAN</w:t>
            </w: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Yemek israfını önleme konusunda araştırma yaparak sınıfını bilinçlendirmesi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</w:t>
            </w: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11/18/25.11.2009</w:t>
            </w:r>
          </w:p>
        </w:tc>
        <w:tc>
          <w:tcPr>
            <w:tcW w:w="2247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706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Okul bahçesinin bakımını ve temizliğini yapmak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5/12/19.05.2010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706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Ağız ve diş sağlığı konusunda araştırma yaparak  aile ve çevresini bilinçlendirme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24/25.10.2009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706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Sağlıklı beslenme konusunda araştırma yaparak sunu halinde okula duyurma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23/24.03.2010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7</w:t>
            </w:r>
          </w:p>
        </w:tc>
        <w:tc>
          <w:tcPr>
            <w:tcW w:w="708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5/A</w:t>
            </w:r>
          </w:p>
        </w:tc>
        <w:tc>
          <w:tcPr>
            <w:tcW w:w="1706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457B3">
              <w:rPr>
                <w:sz w:val="20"/>
                <w:szCs w:val="20"/>
              </w:rPr>
              <w:t>H. Hüseyin SANSAR</w:t>
            </w: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Bilinçli tüketici ve tasarruflu bir birey olunması için sınıfını bilinçlendirmek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</w:t>
            </w: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8/9/10.12.2009</w:t>
            </w:r>
          </w:p>
        </w:tc>
        <w:tc>
          <w:tcPr>
            <w:tcW w:w="2247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706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İnternetin kullanım amaçları hakkında arkadaş çevresini bilinçlendirmek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26/27.04.2010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706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Plastik malzemelerin  zararlarını araştırarak yakın çevresini bilinçlendirme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24/25.10.2009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706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Gereksiz kağıt kullanımının engellenmesi için çalışma yapmak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</w:t>
            </w:r>
          </w:p>
        </w:tc>
        <w:tc>
          <w:tcPr>
            <w:tcW w:w="1836" w:type="dxa"/>
            <w:tcBorders>
              <w:top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11/18/25.11.2009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8</w:t>
            </w:r>
          </w:p>
        </w:tc>
        <w:tc>
          <w:tcPr>
            <w:tcW w:w="708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5/A</w:t>
            </w:r>
          </w:p>
        </w:tc>
        <w:tc>
          <w:tcPr>
            <w:tcW w:w="1706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457B3">
              <w:rPr>
                <w:sz w:val="20"/>
                <w:szCs w:val="20"/>
              </w:rPr>
              <w:t>Sümeyye SİDAL</w:t>
            </w: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Bilinçli tüketici ve tasarruflu bir birey olunması için sınıfını bilinçlendirmek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</w:t>
            </w: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8/9/10.12.2009</w:t>
            </w:r>
          </w:p>
        </w:tc>
        <w:tc>
          <w:tcPr>
            <w:tcW w:w="2247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706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İnternetin kullanım amaçları hakkında arkadaş çevresini bilinçlendirmek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26/27.04.2010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706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Plastik malzemelerin  zararlarını araştırarak yakın çevresini bilinçlendirme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24/25.10.2009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706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Gereksiz kağıt kullanımının engellenmesi için çalışma yapmak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11/18/25.11.2009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</w:tbl>
    <w:p w:rsidR="00086126" w:rsidRDefault="00086126" w:rsidP="000A7052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13"/>
        <w:gridCol w:w="708"/>
        <w:gridCol w:w="1695"/>
        <w:gridCol w:w="7935"/>
        <w:gridCol w:w="686"/>
        <w:gridCol w:w="1836"/>
        <w:gridCol w:w="2247"/>
      </w:tblGrid>
      <w:tr w:rsidR="00086126" w:rsidRPr="000457B3" w:rsidTr="000457B3">
        <w:tc>
          <w:tcPr>
            <w:tcW w:w="813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SIRA</w:t>
            </w:r>
          </w:p>
        </w:tc>
        <w:tc>
          <w:tcPr>
            <w:tcW w:w="708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SINIF</w:t>
            </w:r>
          </w:p>
        </w:tc>
        <w:tc>
          <w:tcPr>
            <w:tcW w:w="1695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ADI/SOYADI</w:t>
            </w:r>
          </w:p>
        </w:tc>
        <w:tc>
          <w:tcPr>
            <w:tcW w:w="7935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YAPILACAK ÇALIŞMALAR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SÜRE</w:t>
            </w:r>
          </w:p>
        </w:tc>
        <w:tc>
          <w:tcPr>
            <w:tcW w:w="183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TARİH</w:t>
            </w:r>
          </w:p>
        </w:tc>
        <w:tc>
          <w:tcPr>
            <w:tcW w:w="2247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AÇIKLAMALAR</w:t>
            </w:r>
          </w:p>
        </w:tc>
      </w:tr>
      <w:tr w:rsidR="00086126" w:rsidRPr="000457B3" w:rsidTr="000457B3">
        <w:tc>
          <w:tcPr>
            <w:tcW w:w="813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9</w:t>
            </w:r>
          </w:p>
        </w:tc>
        <w:tc>
          <w:tcPr>
            <w:tcW w:w="708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5/A</w:t>
            </w:r>
          </w:p>
        </w:tc>
        <w:tc>
          <w:tcPr>
            <w:tcW w:w="1695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457B3">
              <w:rPr>
                <w:sz w:val="20"/>
                <w:szCs w:val="20"/>
              </w:rPr>
              <w:t>Rabia GENÇASLAN</w:t>
            </w:r>
          </w:p>
        </w:tc>
        <w:tc>
          <w:tcPr>
            <w:tcW w:w="7935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Bilinçli tüketici ve tasarruflu bir birey olunması için sınıfını bilinçlendirmek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</w:t>
            </w: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8/9/10.12.2009</w:t>
            </w:r>
          </w:p>
        </w:tc>
        <w:tc>
          <w:tcPr>
            <w:tcW w:w="2247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695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35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İnternetin kullanım amaçları hakkında arkadaş çevresini bilinçlendirmek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26/27.04.2010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695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35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Plastik malzemelerin  zararlarını araştırarak yakın çevresini bilinçlendirme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24/25.10.2009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695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35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Gereksiz kağıt kullanımının engellenmesi için çalışma yapmak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</w:t>
            </w:r>
          </w:p>
        </w:tc>
        <w:tc>
          <w:tcPr>
            <w:tcW w:w="1836" w:type="dxa"/>
            <w:tcBorders>
              <w:top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11/18/25.11.2009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10</w:t>
            </w:r>
          </w:p>
        </w:tc>
        <w:tc>
          <w:tcPr>
            <w:tcW w:w="708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5/A</w:t>
            </w:r>
          </w:p>
        </w:tc>
        <w:tc>
          <w:tcPr>
            <w:tcW w:w="1695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457B3">
              <w:rPr>
                <w:sz w:val="20"/>
                <w:szCs w:val="20"/>
              </w:rPr>
              <w:t>Batuhan BULUT</w:t>
            </w:r>
          </w:p>
        </w:tc>
        <w:tc>
          <w:tcPr>
            <w:tcW w:w="7935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Bilinçli tüketici ve tasarruflu bir birey olunması için sınıfını bilinçlendirmek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</w:t>
            </w: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8/9/10.12.2009</w:t>
            </w:r>
          </w:p>
        </w:tc>
        <w:tc>
          <w:tcPr>
            <w:tcW w:w="2247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695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35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İnternetin kullanım amaçları hakkında arkadaş çevresini bilinçlendirmek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26/27.04.2010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695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35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Plastik malzemelerin  zararlarını araştırarak yakın çevresini bilinçlendirme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24/25.10.2009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695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35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Gereksiz kağıt kullanımının engellenmesi için çalışma yapmak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11/18/25.11.2009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11</w:t>
            </w:r>
          </w:p>
        </w:tc>
        <w:tc>
          <w:tcPr>
            <w:tcW w:w="708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5/A</w:t>
            </w:r>
          </w:p>
        </w:tc>
        <w:tc>
          <w:tcPr>
            <w:tcW w:w="1695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457B3">
              <w:rPr>
                <w:sz w:val="20"/>
                <w:szCs w:val="20"/>
              </w:rPr>
              <w:t>İlyas KULA</w:t>
            </w:r>
          </w:p>
        </w:tc>
        <w:tc>
          <w:tcPr>
            <w:tcW w:w="7935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Bilinçli tüketici ve tasarruflu bir birey olunması için sınıfını bilinçlendirmek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</w:t>
            </w: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8/9/10.12.2009</w:t>
            </w:r>
          </w:p>
        </w:tc>
        <w:tc>
          <w:tcPr>
            <w:tcW w:w="2247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695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35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İnternetin kullanım amaçları hakkında arkadaş çevresini bilinçlendirmek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26/27.04.2010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695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35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Plastik malzemelerin  zararlarını araştırarak yakın çevresini bilinçlendirme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24/25.10.2009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695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35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Gereksiz kağıt kullanımının engellenmesi için çalışma yapmak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</w:t>
            </w:r>
          </w:p>
        </w:tc>
        <w:tc>
          <w:tcPr>
            <w:tcW w:w="1836" w:type="dxa"/>
            <w:tcBorders>
              <w:top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11/18/25.11.2009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12</w:t>
            </w:r>
          </w:p>
        </w:tc>
        <w:tc>
          <w:tcPr>
            <w:tcW w:w="708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6/A</w:t>
            </w:r>
          </w:p>
        </w:tc>
        <w:tc>
          <w:tcPr>
            <w:tcW w:w="1695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457B3">
              <w:rPr>
                <w:sz w:val="20"/>
                <w:szCs w:val="20"/>
              </w:rPr>
              <w:t>Ramazan ASLAN</w:t>
            </w:r>
          </w:p>
        </w:tc>
        <w:tc>
          <w:tcPr>
            <w:tcW w:w="7935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Alt sınıf öğrencilerin ders çalışmalarına rehberlik etmek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</w:t>
            </w: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4/11/18.11.2009</w:t>
            </w:r>
          </w:p>
        </w:tc>
        <w:tc>
          <w:tcPr>
            <w:tcW w:w="2247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695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35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Yemek israfını önleme konusunda araştırma yaparak sınıfını bilinçlendirmesi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13/20/27.10.2009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695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35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Köyü hakkında bilgi toplama ve arkadaşlarına yakın çevrelerini  tanıtma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06/10.02.2010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695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35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Ağız ve diş sağlığı konusunda araştırma yaparak  aile ve çevresini bilinçlendirme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27/28.03.2010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13</w:t>
            </w:r>
          </w:p>
        </w:tc>
        <w:tc>
          <w:tcPr>
            <w:tcW w:w="708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6/A</w:t>
            </w:r>
          </w:p>
        </w:tc>
        <w:tc>
          <w:tcPr>
            <w:tcW w:w="1695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457B3">
              <w:rPr>
                <w:sz w:val="20"/>
                <w:szCs w:val="20"/>
              </w:rPr>
              <w:t>İsra Nur ASİL</w:t>
            </w:r>
          </w:p>
        </w:tc>
        <w:tc>
          <w:tcPr>
            <w:tcW w:w="7935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Alt sınıf öğrencilerin ders çalışmalarına rehberlik etmek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</w:t>
            </w: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4/11/18.11.2009</w:t>
            </w:r>
          </w:p>
        </w:tc>
        <w:tc>
          <w:tcPr>
            <w:tcW w:w="2247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695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35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Yemek israfını önleme konusunda araştırma yaparak sınıfını bilinçlendirmesi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</w:t>
            </w: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13/20/27.10.2009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695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35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Köyü hakkında bilgi toplama ve arkadaşlarına yakın çevrelerini  tanıtma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06/10.02.2010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695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35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Ağız ve diş sağlığı konusunda araştırma yaparak  aile ve çevresini bilinçlendirme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top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27/28.03.2010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14</w:t>
            </w:r>
          </w:p>
        </w:tc>
        <w:tc>
          <w:tcPr>
            <w:tcW w:w="708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6/A</w:t>
            </w:r>
          </w:p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1695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457B3">
              <w:rPr>
                <w:sz w:val="20"/>
                <w:szCs w:val="20"/>
              </w:rPr>
              <w:t>Zafer ZERAN</w:t>
            </w:r>
          </w:p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935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Alt sınıf öğrencilerin ders çalışmalarına rehberlik etmek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</w:t>
            </w: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4/11/18.11.2009</w:t>
            </w:r>
          </w:p>
        </w:tc>
        <w:tc>
          <w:tcPr>
            <w:tcW w:w="2247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695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35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Yemek israfını önleme konusunda araştırma yaparak sınıfını bilinçlendirmesi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13/20/27.10.2009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695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35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Köyü hakkında bilgi toplama ve arkadaşlarına yakın çevrelerini  tanıtma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06/10.02.2010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695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35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Ağız ve diş sağlığı konusunda araştırma yaparak  aile ve çevresini bilinçlendirme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27/28.03.2010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15</w:t>
            </w:r>
          </w:p>
        </w:tc>
        <w:tc>
          <w:tcPr>
            <w:tcW w:w="708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</w:pPr>
          </w:p>
          <w:p w:rsidR="00086126" w:rsidRPr="000457B3" w:rsidRDefault="00086126" w:rsidP="000457B3">
            <w:pPr>
              <w:spacing w:after="0" w:line="240" w:lineRule="auto"/>
            </w:pPr>
            <w:r w:rsidRPr="000457B3">
              <w:t>6/B</w:t>
            </w:r>
          </w:p>
        </w:tc>
        <w:tc>
          <w:tcPr>
            <w:tcW w:w="1695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rPr>
                <w:sz w:val="20"/>
                <w:szCs w:val="20"/>
              </w:rPr>
            </w:pPr>
          </w:p>
          <w:p w:rsidR="00086126" w:rsidRPr="000457B3" w:rsidRDefault="00086126" w:rsidP="000457B3">
            <w:pPr>
              <w:spacing w:after="0" w:line="240" w:lineRule="auto"/>
            </w:pPr>
            <w:r w:rsidRPr="000457B3">
              <w:rPr>
                <w:sz w:val="20"/>
                <w:szCs w:val="20"/>
              </w:rPr>
              <w:t>Halil KONMAZ</w:t>
            </w:r>
          </w:p>
        </w:tc>
        <w:tc>
          <w:tcPr>
            <w:tcW w:w="7935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Alt sınıf öğrencilerin ders çalışmalarına rehberlik etmek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</w:t>
            </w: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4/11/18.11.2009</w:t>
            </w:r>
          </w:p>
        </w:tc>
        <w:tc>
          <w:tcPr>
            <w:tcW w:w="2247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695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35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Yemek israfını önleme konusunda araştırma yaparak sınıfını bilinçlendirmesi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</w:t>
            </w: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13/20/27.10.2009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695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35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Köyü hakkında bilgi toplama ve arkadaşlarına yakın çevrelerini  tanıtma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06/10.02.2010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695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35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Ağız ve diş sağlığı konusunda araştırma yaparak  aile ve çevresini bilinçlendirme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top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27/28.03.2010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16</w:t>
            </w:r>
          </w:p>
        </w:tc>
        <w:tc>
          <w:tcPr>
            <w:tcW w:w="708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6/B</w:t>
            </w:r>
          </w:p>
        </w:tc>
        <w:tc>
          <w:tcPr>
            <w:tcW w:w="1695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457B3">
              <w:rPr>
                <w:sz w:val="20"/>
                <w:szCs w:val="20"/>
              </w:rPr>
              <w:t>Abdullah ERDOĞAN</w:t>
            </w:r>
          </w:p>
        </w:tc>
        <w:tc>
          <w:tcPr>
            <w:tcW w:w="7935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Alt sınıf öğrencilerin ders çalışmalarına rehberlik etmek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</w:t>
            </w: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4/11/18.11.2009</w:t>
            </w:r>
          </w:p>
        </w:tc>
        <w:tc>
          <w:tcPr>
            <w:tcW w:w="2247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695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35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Yemek israfını önleme konusunda araştırma yaparak sınıfını bilinçlendirmesi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13/20/27.10.2009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695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35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Köyü hakkında bilgi toplama ve arkadaşlarına yakın çevrelerini  tanıtma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06/10.02.2010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695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35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Ağız ve diş sağlığı konusunda araştırma yaparak  aile ve çevresini bilinçlendirme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27/28.03.2010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</w:tbl>
    <w:p w:rsidR="00086126" w:rsidRDefault="00086126" w:rsidP="00DA778F"/>
    <w:p w:rsidR="00086126" w:rsidRDefault="00086126" w:rsidP="00DA778F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13"/>
        <w:gridCol w:w="708"/>
        <w:gridCol w:w="1697"/>
        <w:gridCol w:w="7933"/>
        <w:gridCol w:w="686"/>
        <w:gridCol w:w="1836"/>
        <w:gridCol w:w="2247"/>
      </w:tblGrid>
      <w:tr w:rsidR="00086126" w:rsidRPr="000457B3" w:rsidTr="000457B3">
        <w:tc>
          <w:tcPr>
            <w:tcW w:w="813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SIRA</w:t>
            </w:r>
          </w:p>
        </w:tc>
        <w:tc>
          <w:tcPr>
            <w:tcW w:w="708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SINIF</w:t>
            </w:r>
          </w:p>
        </w:tc>
        <w:tc>
          <w:tcPr>
            <w:tcW w:w="1697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ADI/SOYADI</w:t>
            </w:r>
          </w:p>
        </w:tc>
        <w:tc>
          <w:tcPr>
            <w:tcW w:w="7933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YAPILACAK ÇALIŞMALAR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SÜRE</w:t>
            </w:r>
          </w:p>
        </w:tc>
        <w:tc>
          <w:tcPr>
            <w:tcW w:w="183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TARİH</w:t>
            </w:r>
          </w:p>
        </w:tc>
        <w:tc>
          <w:tcPr>
            <w:tcW w:w="2247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AÇIKLAMALAR</w:t>
            </w:r>
          </w:p>
        </w:tc>
      </w:tr>
      <w:tr w:rsidR="00086126" w:rsidRPr="000457B3" w:rsidTr="000457B3">
        <w:tc>
          <w:tcPr>
            <w:tcW w:w="813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17</w:t>
            </w:r>
          </w:p>
        </w:tc>
        <w:tc>
          <w:tcPr>
            <w:tcW w:w="708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6/B</w:t>
            </w:r>
          </w:p>
        </w:tc>
        <w:tc>
          <w:tcPr>
            <w:tcW w:w="1697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457B3">
              <w:rPr>
                <w:sz w:val="20"/>
                <w:szCs w:val="20"/>
              </w:rPr>
              <w:t>Merve BAKAN</w:t>
            </w:r>
          </w:p>
        </w:tc>
        <w:tc>
          <w:tcPr>
            <w:tcW w:w="7933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Alt sınıf öğrencilerin ders çalışmalarına rehberlik etmek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</w:t>
            </w: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4/11/18.11.2009</w:t>
            </w:r>
          </w:p>
        </w:tc>
        <w:tc>
          <w:tcPr>
            <w:tcW w:w="2247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69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33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Yemek israfını önleme konusunda araştırma yaparak sınıfını bilinçlendirmesi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</w:t>
            </w: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13/20/27.10.2009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69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33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Köyü hakkında bilgi toplama ve arkadaşlarına yakın çevrelerini  tanıtma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06/10.02.2010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69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33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Ağız ve diş sağlığı konusunda araştırma yaparak  aile ve çevresini bilinçlendirme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top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27/28.03.2010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18</w:t>
            </w:r>
          </w:p>
        </w:tc>
        <w:tc>
          <w:tcPr>
            <w:tcW w:w="708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7/A</w:t>
            </w:r>
          </w:p>
        </w:tc>
        <w:tc>
          <w:tcPr>
            <w:tcW w:w="1697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457B3">
              <w:rPr>
                <w:sz w:val="20"/>
                <w:szCs w:val="20"/>
              </w:rPr>
              <w:t>Yusuf ARIKAN</w:t>
            </w:r>
          </w:p>
        </w:tc>
        <w:tc>
          <w:tcPr>
            <w:tcW w:w="7933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Alt sınıf öğrencilerin ders çalışmalarına rehberlik etmek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</w:t>
            </w: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4/11/18.11.2009</w:t>
            </w:r>
          </w:p>
        </w:tc>
        <w:tc>
          <w:tcPr>
            <w:tcW w:w="2247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69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33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Neden tasarruflu olmalıyız? Araştırarak ailesini ve yakın çevresini bilinçlendirme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10/17/24.10.2009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69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33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Okul bahçesini  ağaçlandırma bu konuda diğer kulüplerle işbirliği yapma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11/12.05.2010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69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33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Atık pillerin zararlarını araştırarak eczanelerde toplandıkları duyurma, teşvik etme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25/26.03.2010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19</w:t>
            </w:r>
          </w:p>
        </w:tc>
        <w:tc>
          <w:tcPr>
            <w:tcW w:w="708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7/A</w:t>
            </w:r>
          </w:p>
        </w:tc>
        <w:tc>
          <w:tcPr>
            <w:tcW w:w="1697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457B3">
              <w:rPr>
                <w:sz w:val="20"/>
                <w:szCs w:val="20"/>
              </w:rPr>
              <w:t>Kazım Şahbaz</w:t>
            </w:r>
          </w:p>
        </w:tc>
        <w:tc>
          <w:tcPr>
            <w:tcW w:w="7933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Alt sınıf öğrencilerin ders çalışmalarına rehberlik etmek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</w:t>
            </w: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4/11/18.11.2009</w:t>
            </w:r>
          </w:p>
        </w:tc>
        <w:tc>
          <w:tcPr>
            <w:tcW w:w="2247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69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33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Neden tasarruflu olmalıyız? Araştırarak ailesini ve yakın çevresini bilinçlendirme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</w:t>
            </w: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10/17/24.10.2009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69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33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Okul bahçesini  ağaçlandırma bu konuda diğer kulüplerle işbirliği yapma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11/12.05.2010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69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33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Atık pillerin zararlarını araştırarak eczanelerde toplandıkları duyurma, teşvik etme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top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25/26.03.2010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20</w:t>
            </w:r>
          </w:p>
        </w:tc>
        <w:tc>
          <w:tcPr>
            <w:tcW w:w="708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7/B</w:t>
            </w:r>
          </w:p>
        </w:tc>
        <w:tc>
          <w:tcPr>
            <w:tcW w:w="1697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457B3">
              <w:rPr>
                <w:sz w:val="20"/>
                <w:szCs w:val="20"/>
              </w:rPr>
              <w:t>Furkan ÖZER</w:t>
            </w:r>
          </w:p>
        </w:tc>
        <w:tc>
          <w:tcPr>
            <w:tcW w:w="7933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Alt sınıf öğrencilerin ders çalışmalarına rehberlik etmek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</w:t>
            </w: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4/11/18.11.2009</w:t>
            </w:r>
          </w:p>
        </w:tc>
        <w:tc>
          <w:tcPr>
            <w:tcW w:w="2247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69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33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Neden tasarruflu olmalıyız? Araştırarak ailesini ve yakın çevresini bilinçlendirme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10/17/24.10.2009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69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33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Okul bahçesini  ağaçlandırma bu konuda diğer kulüplerle işbirliği yapma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11/12.05.2010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69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33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Atık pillerin zararlarını araştırarak eczanelerde toplandıkları duyurma, teşvik etme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25/26.03.2010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21</w:t>
            </w:r>
          </w:p>
        </w:tc>
        <w:tc>
          <w:tcPr>
            <w:tcW w:w="708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7/B</w:t>
            </w:r>
          </w:p>
        </w:tc>
        <w:tc>
          <w:tcPr>
            <w:tcW w:w="1697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457B3">
              <w:rPr>
                <w:sz w:val="20"/>
                <w:szCs w:val="20"/>
              </w:rPr>
              <w:t>Mustafa ASİL</w:t>
            </w:r>
          </w:p>
        </w:tc>
        <w:tc>
          <w:tcPr>
            <w:tcW w:w="7933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Alt sınıf öğrencilerin ders çalışmalarına rehberlik etmek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</w:t>
            </w: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4/11/18.11.2009</w:t>
            </w:r>
          </w:p>
        </w:tc>
        <w:tc>
          <w:tcPr>
            <w:tcW w:w="2247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69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33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Neden tasarruflu olmalıyız? Araştırarak ailesini ve yakın çevresini bilinçlendirme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</w:t>
            </w: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10/17/24.10.2009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69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33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Okul bahçesini  ağaçlandırma bu konuda diğer kulüplerle işbirliği yapma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11/12.05.2010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69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33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Atık pillerin zararlarını araştırarak eczanelerde toplandıkları duyurma, teşvik etme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top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25/26.03.2010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22</w:t>
            </w:r>
          </w:p>
        </w:tc>
        <w:tc>
          <w:tcPr>
            <w:tcW w:w="708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7/A</w:t>
            </w:r>
          </w:p>
        </w:tc>
        <w:tc>
          <w:tcPr>
            <w:tcW w:w="1697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457B3">
              <w:rPr>
                <w:sz w:val="20"/>
                <w:szCs w:val="20"/>
              </w:rPr>
              <w:t>Burhan Korkmaz</w:t>
            </w:r>
          </w:p>
        </w:tc>
        <w:tc>
          <w:tcPr>
            <w:tcW w:w="7933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Alt sınıf öğrencilerin ders çalışmalarına rehberlik etmek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</w:t>
            </w: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4/11/18.11.2009</w:t>
            </w:r>
          </w:p>
        </w:tc>
        <w:tc>
          <w:tcPr>
            <w:tcW w:w="2247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69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33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Neden tasarruflu olmalıyız? Araştırarak ailesini ve yakın çevresini bilinçlendirme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10/17/24.10.2009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69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33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Okul bahçesini  ağaçlandırma bu konuda diğer kulüplerle işbirliği yapma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11/12.05.2010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69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33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Atık pillerin zararlarını araştırarak eczanelerde toplandıkları duyurma, teşvik etme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25/26.03.2010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23</w:t>
            </w:r>
          </w:p>
        </w:tc>
        <w:tc>
          <w:tcPr>
            <w:tcW w:w="708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7/B</w:t>
            </w:r>
          </w:p>
        </w:tc>
        <w:tc>
          <w:tcPr>
            <w:tcW w:w="1697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457B3">
              <w:rPr>
                <w:sz w:val="20"/>
                <w:szCs w:val="20"/>
              </w:rPr>
              <w:t>Ufuk YILMAZ</w:t>
            </w:r>
          </w:p>
        </w:tc>
        <w:tc>
          <w:tcPr>
            <w:tcW w:w="7933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Alt sınıf öğrencilerin ders çalışmalarına rehberlik etmek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</w:t>
            </w: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4/11/18.11.2009</w:t>
            </w:r>
          </w:p>
        </w:tc>
        <w:tc>
          <w:tcPr>
            <w:tcW w:w="2247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69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33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Neden tasarruflu olmalıyız? Araştırarak ailesini ve yakın çevresini bilinçlendirme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</w:t>
            </w: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10/17/24.10.2009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69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33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Okul bahçesini  ağaçlandırma bu konuda diğer kulüplerle işbirliği yapma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11/12.05.2010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69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33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Atık pillerin zararlarını araştırarak eczanelerde toplandıkları duyurma, teşvik etme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top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25/26.03.2010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24</w:t>
            </w:r>
          </w:p>
        </w:tc>
        <w:tc>
          <w:tcPr>
            <w:tcW w:w="708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7/B</w:t>
            </w:r>
          </w:p>
        </w:tc>
        <w:tc>
          <w:tcPr>
            <w:tcW w:w="1697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457B3">
              <w:rPr>
                <w:sz w:val="20"/>
                <w:szCs w:val="20"/>
              </w:rPr>
              <w:t>Yıldırım DOĞANGÖNÜL</w:t>
            </w:r>
          </w:p>
        </w:tc>
        <w:tc>
          <w:tcPr>
            <w:tcW w:w="7933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Alt sınıf öğrencilerin ders çalışmalarına rehberlik etmek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</w:t>
            </w: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4/11/18.11.2009</w:t>
            </w:r>
          </w:p>
        </w:tc>
        <w:tc>
          <w:tcPr>
            <w:tcW w:w="2247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69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33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Neden tasarruflu olmalıyız? Araştırarak ailesini ve yakın çevresini bilinçlendirme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10/17/24.10.2009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69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33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Okul bahçesini  ağaçlandırma bu konuda diğer kulüplerle işbirliği yapma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11/12.05.2010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69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33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Atık pillerin zararlarını araştırarak eczanelerde toplandıkları duyurma, teşvik etme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25/26.03.2010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</w:tbl>
    <w:p w:rsidR="00086126" w:rsidRDefault="00086126" w:rsidP="00DA778F"/>
    <w:p w:rsidR="00086126" w:rsidRDefault="00086126" w:rsidP="00DA778F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13"/>
        <w:gridCol w:w="708"/>
        <w:gridCol w:w="1706"/>
        <w:gridCol w:w="7924"/>
        <w:gridCol w:w="686"/>
        <w:gridCol w:w="1836"/>
        <w:gridCol w:w="2247"/>
      </w:tblGrid>
      <w:tr w:rsidR="00086126" w:rsidRPr="000457B3" w:rsidTr="000457B3">
        <w:tc>
          <w:tcPr>
            <w:tcW w:w="813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SIRA</w:t>
            </w:r>
          </w:p>
        </w:tc>
        <w:tc>
          <w:tcPr>
            <w:tcW w:w="708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SINIF</w:t>
            </w:r>
          </w:p>
        </w:tc>
        <w:tc>
          <w:tcPr>
            <w:tcW w:w="170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ADI/SOYADI</w:t>
            </w: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YAPILACAK ÇALIŞMALAR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SÜRE</w:t>
            </w:r>
          </w:p>
        </w:tc>
        <w:tc>
          <w:tcPr>
            <w:tcW w:w="183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TARİH</w:t>
            </w:r>
          </w:p>
        </w:tc>
        <w:tc>
          <w:tcPr>
            <w:tcW w:w="2247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AÇIKLAMALAR</w:t>
            </w:r>
          </w:p>
        </w:tc>
      </w:tr>
      <w:tr w:rsidR="00086126" w:rsidRPr="000457B3" w:rsidTr="000457B3">
        <w:tc>
          <w:tcPr>
            <w:tcW w:w="813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25</w:t>
            </w:r>
          </w:p>
        </w:tc>
        <w:tc>
          <w:tcPr>
            <w:tcW w:w="708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8/A</w:t>
            </w:r>
          </w:p>
        </w:tc>
        <w:tc>
          <w:tcPr>
            <w:tcW w:w="1706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457B3">
              <w:rPr>
                <w:sz w:val="20"/>
                <w:szCs w:val="20"/>
              </w:rPr>
              <w:t>Kübra İKRİ</w:t>
            </w: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Pansiyona uyum konusunda okula yeni kayıt yapan öğrencilere rehberlik etme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</w:t>
            </w: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5/6/7.10.2009</w:t>
            </w:r>
          </w:p>
        </w:tc>
        <w:tc>
          <w:tcPr>
            <w:tcW w:w="2247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706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Atık pillerin zararlarını araştırarak eczanelerde toplandıkları duyurma, teşvik etme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</w:t>
            </w: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19/20/26.12.2009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706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Trafik işaret ve levhalarını ailesi ve yakın çevresine tanıtma ( traktör kullanıcılarına öz.)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20/21.02.2010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706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İnternetin kullanım amaçları hakkında arkadaş çevresini bilinçlendirmek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top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26/27.04.2010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26</w:t>
            </w:r>
          </w:p>
        </w:tc>
        <w:tc>
          <w:tcPr>
            <w:tcW w:w="708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8/A</w:t>
            </w:r>
          </w:p>
        </w:tc>
        <w:tc>
          <w:tcPr>
            <w:tcW w:w="1706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457B3">
              <w:rPr>
                <w:sz w:val="20"/>
                <w:szCs w:val="20"/>
              </w:rPr>
              <w:t>Şevval DEMİRCAN</w:t>
            </w: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Pansiyona uyum konusunda okula yeni kayıt yapan öğrencilere rehberlik etme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</w:t>
            </w: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5/6/7.10.2009</w:t>
            </w:r>
          </w:p>
        </w:tc>
        <w:tc>
          <w:tcPr>
            <w:tcW w:w="2247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706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Atık pillerin zararlarını araştırarak eczanelerde toplandıkları duyurma, teşvik etme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19/20/26.12.2009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706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Trafik işaret ve levhalarını ailesi ve yakın çevresine tanıtma ( traktör kullanıcılarına öz.)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20/21.02.2010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706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İnternetin kullanım amaçları hakkında arkadaş çevresini bilinçlendirmek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26/27.04.2010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27</w:t>
            </w:r>
          </w:p>
        </w:tc>
        <w:tc>
          <w:tcPr>
            <w:tcW w:w="708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8/A</w:t>
            </w:r>
          </w:p>
        </w:tc>
        <w:tc>
          <w:tcPr>
            <w:tcW w:w="1706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457B3">
              <w:rPr>
                <w:sz w:val="20"/>
                <w:szCs w:val="20"/>
              </w:rPr>
              <w:t>Gülbeyaz ŞAHİNER</w:t>
            </w: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Pansiyona uyum konusunda okula yeni kayıt yapan öğrencilere rehberlik etme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</w:t>
            </w: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5/6/7.10.2009</w:t>
            </w:r>
          </w:p>
        </w:tc>
        <w:tc>
          <w:tcPr>
            <w:tcW w:w="2247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706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Atık pillerin zararlarını araştırarak eczanelerde toplandıkları duyurma, teşvik etme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</w:t>
            </w: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19/20/26.12.2009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706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Trafik işaret ve levhalarını ailesi ve yakın çevresine tanıtma ( traktör kullanıcılarına öz.)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20/21.02.2010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706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İnternetin kullanım amaçları hakkında arkadaş çevresini bilinçlendirmek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top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26/27.04.2010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28</w:t>
            </w:r>
          </w:p>
        </w:tc>
        <w:tc>
          <w:tcPr>
            <w:tcW w:w="708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8/A</w:t>
            </w:r>
          </w:p>
        </w:tc>
        <w:tc>
          <w:tcPr>
            <w:tcW w:w="1706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457B3">
              <w:rPr>
                <w:sz w:val="20"/>
                <w:szCs w:val="20"/>
              </w:rPr>
              <w:t>Ceyhan YAZILIDAĞ</w:t>
            </w: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Pansiyona uyum konusunda okula yeni kayıt yapan öğrencilere rehberlik etme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</w:t>
            </w: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5/6/7.10.2009</w:t>
            </w:r>
          </w:p>
        </w:tc>
        <w:tc>
          <w:tcPr>
            <w:tcW w:w="2247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706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Atık pillerin zararlarını araştırarak eczanelerde toplandıkları duyurma, teşvik etme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19/20/26.12.2009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706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Trafik işaret ve levhalarını ailesi ve yakın çevresine tanıtma ( traktör kullanıcılarına öz.)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20/21.02.2010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706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İnternetin kullanım amaçları hakkında arkadaş çevresini bilinçlendirmek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26/27.04.2010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29</w:t>
            </w:r>
          </w:p>
        </w:tc>
        <w:tc>
          <w:tcPr>
            <w:tcW w:w="708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8/B</w:t>
            </w:r>
          </w:p>
        </w:tc>
        <w:tc>
          <w:tcPr>
            <w:tcW w:w="1706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457B3">
              <w:rPr>
                <w:sz w:val="20"/>
                <w:szCs w:val="20"/>
              </w:rPr>
              <w:t>Merve KOÇ</w:t>
            </w: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Pansiyona uyum konusunda okula yeni kayıt yapan öğrencilere rehberlik etme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</w:t>
            </w: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5/6/7.10.2009</w:t>
            </w:r>
          </w:p>
        </w:tc>
        <w:tc>
          <w:tcPr>
            <w:tcW w:w="2247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706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Atık pillerin zararlarını araştırarak eczanelerde toplandıkları duyurma, teşvik etme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</w:t>
            </w: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19/20/26.12.2009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706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Trafik işaret ve levhalarını ailesi ve yakın çevresine tanıtma ( traktör kullanıcılarına öz.)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20/21.02.2010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706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İnternetin kullanım amaçları hakkında arkadaş çevresini bilinçlendirmek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top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26/27.04.2010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30</w:t>
            </w:r>
          </w:p>
        </w:tc>
        <w:tc>
          <w:tcPr>
            <w:tcW w:w="708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8/B</w:t>
            </w:r>
          </w:p>
        </w:tc>
        <w:tc>
          <w:tcPr>
            <w:tcW w:w="1706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457B3">
              <w:rPr>
                <w:sz w:val="20"/>
                <w:szCs w:val="20"/>
              </w:rPr>
              <w:t>Merve FİLİZ</w:t>
            </w: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Pansiyona uyum konusunda okula yeni kayıt yapan öğrencilere rehberlik etme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</w:t>
            </w: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5/6/7.10.2009</w:t>
            </w:r>
          </w:p>
        </w:tc>
        <w:tc>
          <w:tcPr>
            <w:tcW w:w="2247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706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Atık pillerin zararlarını araştırarak eczanelerde toplandıkları duyurma, teşvik etme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19/20/26.12.2009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706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Trafik işaret ve levhalarını ailesi ve yakın çevresine tanıtma ( traktör kullanıcılarına öz.)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20/21.02.2010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706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İnternetin kullanım amaçları hakkında arkadaş çevresini bilinçlendirmek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26/27.04.2010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31</w:t>
            </w:r>
          </w:p>
        </w:tc>
        <w:tc>
          <w:tcPr>
            <w:tcW w:w="708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8/B</w:t>
            </w:r>
          </w:p>
        </w:tc>
        <w:tc>
          <w:tcPr>
            <w:tcW w:w="1706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86126" w:rsidRPr="000457B3" w:rsidRDefault="00086126" w:rsidP="000457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457B3">
              <w:rPr>
                <w:sz w:val="20"/>
                <w:szCs w:val="20"/>
              </w:rPr>
              <w:t>H. Erkan YENER</w:t>
            </w: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Pansiyona uyum konusunda okula yeni kayıt yapan öğrencilere rehberlik etme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</w:t>
            </w: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5/6/7.10.2009</w:t>
            </w:r>
          </w:p>
        </w:tc>
        <w:tc>
          <w:tcPr>
            <w:tcW w:w="2247" w:type="dxa"/>
            <w:vMerge w:val="restart"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706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Atık pillerin zararlarını araştırarak eczanelerde toplandıkları duyurma, teşvik etme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3</w:t>
            </w: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19/20/26.12.2009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706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Trafik işaret ve levhalarını ailesi ve yakın çevresine tanıtma ( traktör kullanıcılarına öz.)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20/21.02.2010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  <w:tr w:rsidR="00086126" w:rsidRPr="000457B3" w:rsidTr="000457B3">
        <w:tc>
          <w:tcPr>
            <w:tcW w:w="813" w:type="dxa"/>
            <w:vMerge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1706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  <w:tc>
          <w:tcPr>
            <w:tcW w:w="7924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İnternetin kullanım amaçları hakkında arkadaş çevresini bilinçlendirmek</w:t>
            </w:r>
          </w:p>
        </w:tc>
        <w:tc>
          <w:tcPr>
            <w:tcW w:w="686" w:type="dxa"/>
          </w:tcPr>
          <w:p w:rsidR="00086126" w:rsidRPr="000457B3" w:rsidRDefault="00086126" w:rsidP="000457B3">
            <w:pPr>
              <w:spacing w:after="0" w:line="240" w:lineRule="auto"/>
              <w:jc w:val="center"/>
            </w:pPr>
            <w:r w:rsidRPr="000457B3">
              <w:t>2</w:t>
            </w:r>
          </w:p>
        </w:tc>
        <w:tc>
          <w:tcPr>
            <w:tcW w:w="1836" w:type="dxa"/>
            <w:tcBorders>
              <w:top w:val="single" w:sz="4" w:space="0" w:color="auto"/>
            </w:tcBorders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26/27.04.2010</w:t>
            </w:r>
          </w:p>
        </w:tc>
        <w:tc>
          <w:tcPr>
            <w:tcW w:w="2247" w:type="dxa"/>
            <w:vMerge/>
          </w:tcPr>
          <w:p w:rsidR="00086126" w:rsidRPr="000457B3" w:rsidRDefault="00086126" w:rsidP="000457B3">
            <w:pPr>
              <w:spacing w:after="0" w:line="240" w:lineRule="auto"/>
            </w:pPr>
          </w:p>
        </w:tc>
      </w:tr>
    </w:tbl>
    <w:p w:rsidR="00086126" w:rsidRDefault="00086126">
      <w:r>
        <w:t>NOT:</w:t>
      </w:r>
    </w:p>
    <w:p w:rsidR="00086126" w:rsidRDefault="00086126" w:rsidP="009F3287">
      <w:pPr>
        <w:pStyle w:val="ListParagraph"/>
        <w:numPr>
          <w:ilvl w:val="0"/>
          <w:numId w:val="1"/>
        </w:numPr>
      </w:pPr>
      <w:r>
        <w:t>Okul içerisinde yapılacak çalışmalar kulüp yönetim kurulu ve danışman öğretmen tarafından takip edilecek. Öğrenci evinde yapacağı çalışmalar için çalışma sonucu ile ilgili rapor tutarak kulüp toplantılarında arkadaşlarına sunacak.</w:t>
      </w:r>
    </w:p>
    <w:p w:rsidR="00086126" w:rsidRDefault="00086126" w:rsidP="009F3287">
      <w:pPr>
        <w:pStyle w:val="ListParagraph"/>
        <w:numPr>
          <w:ilvl w:val="0"/>
          <w:numId w:val="1"/>
        </w:numPr>
      </w:pPr>
      <w:r>
        <w:t>Zamanında yapılamayan çalışmaların neden yapılamadığı belirtilecek en yakın tarihte yapılmasına özen gösterilecek.</w:t>
      </w:r>
    </w:p>
    <w:p w:rsidR="00086126" w:rsidRDefault="00086126" w:rsidP="009F3287">
      <w:pPr>
        <w:pStyle w:val="ListParagraph"/>
        <w:numPr>
          <w:ilvl w:val="0"/>
          <w:numId w:val="1"/>
        </w:numPr>
      </w:pPr>
      <w:r>
        <w:t>Çalışma grupları oluşturularak ortak çalışmalar gruplar halinde yapılacak.</w:t>
      </w:r>
    </w:p>
    <w:p w:rsidR="00086126" w:rsidRDefault="00086126" w:rsidP="009F3287">
      <w:pPr>
        <w:pStyle w:val="ListParagraph"/>
        <w:numPr>
          <w:ilvl w:val="0"/>
          <w:numId w:val="1"/>
        </w:numPr>
      </w:pPr>
      <w:r>
        <w:t xml:space="preserve">Çalışma saatleri 2-3 sınıflar için  beş saat, 4-5-6-7-8. Sınıflar için on saat olarak hazırlanmıştır.Okul içi çalışma zamanları 12:20 – 13:20 ‘ dir. </w:t>
      </w:r>
    </w:p>
    <w:p w:rsidR="00086126" w:rsidRPr="000736D2" w:rsidRDefault="00086126" w:rsidP="000736D2">
      <w:pPr>
        <w:rPr>
          <w:b/>
        </w:rPr>
      </w:pPr>
      <w:r w:rsidRPr="000736D2">
        <w:rPr>
          <w:b/>
        </w:rPr>
        <w:t xml:space="preserve">            ÇALIŞMA GRUPLARI</w:t>
      </w:r>
    </w:p>
    <w:tbl>
      <w:tblPr>
        <w:tblW w:w="0" w:type="auto"/>
        <w:tblInd w:w="7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141"/>
        <w:gridCol w:w="6987"/>
        <w:gridCol w:w="36"/>
      </w:tblGrid>
      <w:tr w:rsidR="00086126" w:rsidRPr="000457B3" w:rsidTr="000457B3">
        <w:tc>
          <w:tcPr>
            <w:tcW w:w="8141" w:type="dxa"/>
          </w:tcPr>
          <w:p w:rsidR="00086126" w:rsidRPr="000457B3" w:rsidRDefault="00086126" w:rsidP="000457B3">
            <w:pPr>
              <w:pStyle w:val="ListParagraph"/>
              <w:spacing w:after="0" w:line="240" w:lineRule="auto"/>
              <w:ind w:left="0"/>
              <w:jc w:val="center"/>
              <w:rPr>
                <w:b/>
              </w:rPr>
            </w:pPr>
            <w:r w:rsidRPr="000457B3">
              <w:rPr>
                <w:b/>
              </w:rPr>
              <w:t>YAPILACAK ÇALIŞMALAR</w:t>
            </w:r>
          </w:p>
        </w:tc>
        <w:tc>
          <w:tcPr>
            <w:tcW w:w="7023" w:type="dxa"/>
            <w:gridSpan w:val="2"/>
          </w:tcPr>
          <w:p w:rsidR="00086126" w:rsidRPr="000457B3" w:rsidRDefault="00086126" w:rsidP="000457B3">
            <w:pPr>
              <w:pStyle w:val="ListParagraph"/>
              <w:spacing w:after="0" w:line="240" w:lineRule="auto"/>
              <w:ind w:left="0"/>
              <w:rPr>
                <w:b/>
              </w:rPr>
            </w:pPr>
            <w:r w:rsidRPr="000457B3">
              <w:rPr>
                <w:b/>
              </w:rPr>
              <w:t>ÇALIŞMAYI YAPACAK SINIFLAR</w:t>
            </w:r>
          </w:p>
        </w:tc>
      </w:tr>
      <w:tr w:rsidR="00086126" w:rsidRPr="000457B3" w:rsidTr="000457B3">
        <w:tc>
          <w:tcPr>
            <w:tcW w:w="8141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Genel temizlik kuralları hakkında sınıf arkadaşlarını bilinçlendirmek</w:t>
            </w:r>
          </w:p>
        </w:tc>
        <w:tc>
          <w:tcPr>
            <w:tcW w:w="7023" w:type="dxa"/>
            <w:gridSpan w:val="2"/>
          </w:tcPr>
          <w:p w:rsidR="00086126" w:rsidRPr="000457B3" w:rsidRDefault="00086126" w:rsidP="000457B3">
            <w:pPr>
              <w:pStyle w:val="ListParagraph"/>
              <w:spacing w:after="0" w:line="240" w:lineRule="auto"/>
              <w:ind w:left="0"/>
            </w:pPr>
            <w:r w:rsidRPr="000457B3">
              <w:t>2-3</w:t>
            </w:r>
          </w:p>
        </w:tc>
      </w:tr>
      <w:tr w:rsidR="00086126" w:rsidRPr="000457B3" w:rsidTr="000457B3">
        <w:tc>
          <w:tcPr>
            <w:tcW w:w="8141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Yemek israfını önleme konusunda araştırma yaparak sınıfını bilinçlendirmesi</w:t>
            </w:r>
          </w:p>
        </w:tc>
        <w:tc>
          <w:tcPr>
            <w:tcW w:w="7023" w:type="dxa"/>
            <w:gridSpan w:val="2"/>
          </w:tcPr>
          <w:p w:rsidR="00086126" w:rsidRPr="000457B3" w:rsidRDefault="00086126" w:rsidP="000457B3">
            <w:pPr>
              <w:pStyle w:val="ListParagraph"/>
              <w:spacing w:after="0" w:line="240" w:lineRule="auto"/>
              <w:ind w:left="0"/>
            </w:pPr>
            <w:r w:rsidRPr="000457B3">
              <w:t>2-3-4-6</w:t>
            </w:r>
          </w:p>
        </w:tc>
      </w:tr>
      <w:tr w:rsidR="00086126" w:rsidRPr="000457B3" w:rsidTr="000457B3">
        <w:tc>
          <w:tcPr>
            <w:tcW w:w="8141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Okul bahçesinin bakımını ve temizliğini yapmak</w:t>
            </w:r>
          </w:p>
        </w:tc>
        <w:tc>
          <w:tcPr>
            <w:tcW w:w="7023" w:type="dxa"/>
            <w:gridSpan w:val="2"/>
          </w:tcPr>
          <w:p w:rsidR="00086126" w:rsidRPr="000457B3" w:rsidRDefault="00086126" w:rsidP="000457B3">
            <w:pPr>
              <w:pStyle w:val="ListParagraph"/>
              <w:spacing w:after="0" w:line="240" w:lineRule="auto"/>
              <w:ind w:left="0"/>
            </w:pPr>
            <w:r w:rsidRPr="000457B3">
              <w:t>2-3-4-7</w:t>
            </w:r>
          </w:p>
        </w:tc>
      </w:tr>
      <w:tr w:rsidR="00086126" w:rsidRPr="000457B3" w:rsidTr="000457B3">
        <w:tc>
          <w:tcPr>
            <w:tcW w:w="8141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Ağız ve diş sağlığı konusunda araştırma yaparak  aile ve çevresini bilinçlendirme</w:t>
            </w:r>
          </w:p>
        </w:tc>
        <w:tc>
          <w:tcPr>
            <w:tcW w:w="7023" w:type="dxa"/>
            <w:gridSpan w:val="2"/>
          </w:tcPr>
          <w:p w:rsidR="00086126" w:rsidRPr="000457B3" w:rsidRDefault="00086126" w:rsidP="000457B3">
            <w:pPr>
              <w:pStyle w:val="ListParagraph"/>
              <w:spacing w:after="0" w:line="240" w:lineRule="auto"/>
              <w:ind w:left="0"/>
            </w:pPr>
            <w:r w:rsidRPr="000457B3">
              <w:t>2-3-4-6</w:t>
            </w:r>
          </w:p>
        </w:tc>
      </w:tr>
      <w:tr w:rsidR="00086126" w:rsidRPr="000457B3" w:rsidTr="000457B3">
        <w:tc>
          <w:tcPr>
            <w:tcW w:w="8141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Sağlıklı beslenme konusunda araştırma yaparak sunu halinde okula duyurma</w:t>
            </w:r>
          </w:p>
        </w:tc>
        <w:tc>
          <w:tcPr>
            <w:tcW w:w="7023" w:type="dxa"/>
            <w:gridSpan w:val="2"/>
          </w:tcPr>
          <w:p w:rsidR="00086126" w:rsidRPr="000457B3" w:rsidRDefault="00086126" w:rsidP="000457B3">
            <w:pPr>
              <w:pStyle w:val="ListParagraph"/>
              <w:spacing w:after="0" w:line="240" w:lineRule="auto"/>
              <w:ind w:left="0"/>
            </w:pPr>
            <w:r w:rsidRPr="000457B3">
              <w:t>4</w:t>
            </w:r>
          </w:p>
        </w:tc>
      </w:tr>
      <w:tr w:rsidR="00086126" w:rsidRPr="000457B3" w:rsidTr="000457B3">
        <w:tc>
          <w:tcPr>
            <w:tcW w:w="8141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Bilinçli tüketici ve tasarruflu bir birey olunması için sınıfını bilinçlendirmek</w:t>
            </w:r>
          </w:p>
        </w:tc>
        <w:tc>
          <w:tcPr>
            <w:tcW w:w="7023" w:type="dxa"/>
            <w:gridSpan w:val="2"/>
          </w:tcPr>
          <w:p w:rsidR="00086126" w:rsidRPr="000457B3" w:rsidRDefault="00086126" w:rsidP="000457B3">
            <w:pPr>
              <w:pStyle w:val="ListParagraph"/>
              <w:spacing w:after="0" w:line="240" w:lineRule="auto"/>
              <w:ind w:left="0"/>
            </w:pPr>
            <w:r w:rsidRPr="000457B3">
              <w:t>5-7</w:t>
            </w:r>
          </w:p>
        </w:tc>
      </w:tr>
      <w:tr w:rsidR="00086126" w:rsidRPr="000457B3" w:rsidTr="000457B3">
        <w:tc>
          <w:tcPr>
            <w:tcW w:w="8141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İnternetin kullanım amaçları hakkında arkadaş çevresini bilinçlendirmek</w:t>
            </w:r>
          </w:p>
        </w:tc>
        <w:tc>
          <w:tcPr>
            <w:tcW w:w="7023" w:type="dxa"/>
            <w:gridSpan w:val="2"/>
          </w:tcPr>
          <w:p w:rsidR="00086126" w:rsidRPr="000457B3" w:rsidRDefault="00086126" w:rsidP="000457B3">
            <w:pPr>
              <w:pStyle w:val="ListParagraph"/>
              <w:spacing w:after="0" w:line="240" w:lineRule="auto"/>
              <w:ind w:left="0"/>
            </w:pPr>
            <w:r w:rsidRPr="000457B3">
              <w:t>5-8</w:t>
            </w:r>
          </w:p>
        </w:tc>
      </w:tr>
      <w:tr w:rsidR="00086126" w:rsidRPr="000457B3" w:rsidTr="000457B3">
        <w:trPr>
          <w:gridAfter w:val="1"/>
          <w:wAfter w:w="36" w:type="dxa"/>
        </w:trPr>
        <w:tc>
          <w:tcPr>
            <w:tcW w:w="8141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Plastik malzemelerin  zararlarını araştırarak yakın çevresini bilinçlendirme</w:t>
            </w:r>
          </w:p>
        </w:tc>
        <w:tc>
          <w:tcPr>
            <w:tcW w:w="6987" w:type="dxa"/>
          </w:tcPr>
          <w:p w:rsidR="00086126" w:rsidRPr="000457B3" w:rsidRDefault="00086126" w:rsidP="000457B3">
            <w:pPr>
              <w:pStyle w:val="ListParagraph"/>
              <w:spacing w:after="0" w:line="240" w:lineRule="auto"/>
              <w:ind w:left="0"/>
            </w:pPr>
            <w:r w:rsidRPr="000457B3">
              <w:t>5</w:t>
            </w:r>
          </w:p>
        </w:tc>
      </w:tr>
      <w:tr w:rsidR="00086126" w:rsidRPr="000457B3" w:rsidTr="000457B3">
        <w:trPr>
          <w:gridAfter w:val="1"/>
          <w:wAfter w:w="36" w:type="dxa"/>
        </w:trPr>
        <w:tc>
          <w:tcPr>
            <w:tcW w:w="8141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Gereksiz kağıt kullanımının engellenmesi için çalışma yapmak</w:t>
            </w:r>
          </w:p>
        </w:tc>
        <w:tc>
          <w:tcPr>
            <w:tcW w:w="6987" w:type="dxa"/>
          </w:tcPr>
          <w:p w:rsidR="00086126" w:rsidRPr="000457B3" w:rsidRDefault="00086126" w:rsidP="000457B3">
            <w:pPr>
              <w:pStyle w:val="ListParagraph"/>
              <w:spacing w:after="0" w:line="240" w:lineRule="auto"/>
              <w:ind w:left="0"/>
            </w:pPr>
            <w:r w:rsidRPr="000457B3">
              <w:t>5</w:t>
            </w:r>
          </w:p>
        </w:tc>
      </w:tr>
      <w:tr w:rsidR="00086126" w:rsidRPr="000457B3" w:rsidTr="000457B3">
        <w:trPr>
          <w:gridAfter w:val="1"/>
          <w:wAfter w:w="36" w:type="dxa"/>
        </w:trPr>
        <w:tc>
          <w:tcPr>
            <w:tcW w:w="8141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Alt sınıf öğrencilerin ders çalışmalarına rehberlik etmek</w:t>
            </w:r>
          </w:p>
        </w:tc>
        <w:tc>
          <w:tcPr>
            <w:tcW w:w="6987" w:type="dxa"/>
          </w:tcPr>
          <w:p w:rsidR="00086126" w:rsidRPr="000457B3" w:rsidRDefault="00086126" w:rsidP="000457B3">
            <w:pPr>
              <w:pStyle w:val="ListParagraph"/>
              <w:spacing w:after="0" w:line="240" w:lineRule="auto"/>
              <w:ind w:left="0"/>
            </w:pPr>
            <w:r w:rsidRPr="000457B3">
              <w:t>6-7</w:t>
            </w:r>
          </w:p>
        </w:tc>
      </w:tr>
      <w:tr w:rsidR="00086126" w:rsidRPr="000457B3" w:rsidTr="000457B3">
        <w:trPr>
          <w:gridAfter w:val="1"/>
          <w:wAfter w:w="36" w:type="dxa"/>
        </w:trPr>
        <w:tc>
          <w:tcPr>
            <w:tcW w:w="8141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Köyü hakkında bilgi toplama ve arkadaşlarına yakın çevrelerini  tanıtma</w:t>
            </w:r>
          </w:p>
        </w:tc>
        <w:tc>
          <w:tcPr>
            <w:tcW w:w="6987" w:type="dxa"/>
          </w:tcPr>
          <w:p w:rsidR="00086126" w:rsidRPr="000457B3" w:rsidRDefault="00086126" w:rsidP="000457B3">
            <w:pPr>
              <w:pStyle w:val="ListParagraph"/>
              <w:spacing w:after="0" w:line="240" w:lineRule="auto"/>
              <w:ind w:left="0"/>
            </w:pPr>
            <w:r w:rsidRPr="000457B3">
              <w:t>6</w:t>
            </w:r>
          </w:p>
        </w:tc>
      </w:tr>
      <w:tr w:rsidR="00086126" w:rsidRPr="000457B3" w:rsidTr="000457B3">
        <w:trPr>
          <w:gridAfter w:val="1"/>
          <w:wAfter w:w="36" w:type="dxa"/>
        </w:trPr>
        <w:tc>
          <w:tcPr>
            <w:tcW w:w="8141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Neden tasarruflu olmalıyız? Araştırarak ailesini ve yakın çevresini bilinçlendirme</w:t>
            </w:r>
          </w:p>
        </w:tc>
        <w:tc>
          <w:tcPr>
            <w:tcW w:w="6987" w:type="dxa"/>
          </w:tcPr>
          <w:p w:rsidR="00086126" w:rsidRPr="000457B3" w:rsidRDefault="00086126" w:rsidP="000457B3">
            <w:pPr>
              <w:pStyle w:val="ListParagraph"/>
              <w:spacing w:after="0" w:line="240" w:lineRule="auto"/>
              <w:ind w:left="0"/>
            </w:pPr>
            <w:r w:rsidRPr="000457B3">
              <w:t>5-7</w:t>
            </w:r>
          </w:p>
        </w:tc>
      </w:tr>
      <w:tr w:rsidR="00086126" w:rsidRPr="000457B3" w:rsidTr="000457B3">
        <w:trPr>
          <w:gridAfter w:val="1"/>
          <w:wAfter w:w="36" w:type="dxa"/>
        </w:trPr>
        <w:tc>
          <w:tcPr>
            <w:tcW w:w="8141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Okul bahçesini  ağaçlandırma bu konuda diğer kulüplerle işbirliği yapma</w:t>
            </w:r>
          </w:p>
        </w:tc>
        <w:tc>
          <w:tcPr>
            <w:tcW w:w="6987" w:type="dxa"/>
          </w:tcPr>
          <w:p w:rsidR="00086126" w:rsidRPr="000457B3" w:rsidRDefault="00086126" w:rsidP="000457B3">
            <w:pPr>
              <w:pStyle w:val="ListParagraph"/>
              <w:spacing w:after="0" w:line="240" w:lineRule="auto"/>
              <w:ind w:left="0"/>
            </w:pPr>
            <w:r w:rsidRPr="000457B3">
              <w:t>2-3-4-7</w:t>
            </w:r>
          </w:p>
        </w:tc>
      </w:tr>
      <w:tr w:rsidR="00086126" w:rsidRPr="000457B3" w:rsidTr="000457B3">
        <w:trPr>
          <w:gridAfter w:val="1"/>
          <w:wAfter w:w="36" w:type="dxa"/>
        </w:trPr>
        <w:tc>
          <w:tcPr>
            <w:tcW w:w="8141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Atık pillerin zararlarını araştırarak eczanelerde toplandıkları duyurma, teşvik etme</w:t>
            </w:r>
          </w:p>
        </w:tc>
        <w:tc>
          <w:tcPr>
            <w:tcW w:w="6987" w:type="dxa"/>
          </w:tcPr>
          <w:p w:rsidR="00086126" w:rsidRPr="000457B3" w:rsidRDefault="00086126" w:rsidP="000457B3">
            <w:pPr>
              <w:pStyle w:val="ListParagraph"/>
              <w:spacing w:after="0" w:line="240" w:lineRule="auto"/>
              <w:ind w:left="0"/>
            </w:pPr>
            <w:r w:rsidRPr="000457B3">
              <w:t>7-8</w:t>
            </w:r>
          </w:p>
        </w:tc>
      </w:tr>
      <w:tr w:rsidR="00086126" w:rsidRPr="000457B3" w:rsidTr="000457B3">
        <w:trPr>
          <w:gridAfter w:val="1"/>
          <w:wAfter w:w="36" w:type="dxa"/>
        </w:trPr>
        <w:tc>
          <w:tcPr>
            <w:tcW w:w="8141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Pansiyona uyum konusunda okula yeni kayıt yapan öğrencilere rehberlik etme</w:t>
            </w:r>
          </w:p>
        </w:tc>
        <w:tc>
          <w:tcPr>
            <w:tcW w:w="6987" w:type="dxa"/>
          </w:tcPr>
          <w:p w:rsidR="00086126" w:rsidRPr="000457B3" w:rsidRDefault="00086126" w:rsidP="000457B3">
            <w:pPr>
              <w:pStyle w:val="ListParagraph"/>
              <w:spacing w:after="0" w:line="240" w:lineRule="auto"/>
              <w:ind w:left="0"/>
            </w:pPr>
            <w:r w:rsidRPr="000457B3">
              <w:t>8</w:t>
            </w:r>
          </w:p>
        </w:tc>
      </w:tr>
      <w:tr w:rsidR="00086126" w:rsidRPr="000457B3" w:rsidTr="000457B3">
        <w:trPr>
          <w:gridAfter w:val="1"/>
          <w:wAfter w:w="36" w:type="dxa"/>
        </w:trPr>
        <w:tc>
          <w:tcPr>
            <w:tcW w:w="8141" w:type="dxa"/>
          </w:tcPr>
          <w:p w:rsidR="00086126" w:rsidRPr="000457B3" w:rsidRDefault="00086126" w:rsidP="000457B3">
            <w:pPr>
              <w:spacing w:after="0" w:line="240" w:lineRule="auto"/>
            </w:pPr>
            <w:r w:rsidRPr="000457B3">
              <w:t>Trafik işaret ve levhalarını ailesi ve yakın çevresine tanıtma ( traktör kullanıcılarına öz.)</w:t>
            </w:r>
          </w:p>
        </w:tc>
        <w:tc>
          <w:tcPr>
            <w:tcW w:w="6987" w:type="dxa"/>
          </w:tcPr>
          <w:p w:rsidR="00086126" w:rsidRPr="000457B3" w:rsidRDefault="00086126" w:rsidP="000457B3">
            <w:pPr>
              <w:pStyle w:val="ListParagraph"/>
              <w:spacing w:after="0" w:line="240" w:lineRule="auto"/>
              <w:ind w:left="0"/>
            </w:pPr>
            <w:r w:rsidRPr="000457B3">
              <w:t>8</w:t>
            </w:r>
          </w:p>
        </w:tc>
      </w:tr>
    </w:tbl>
    <w:p w:rsidR="00086126" w:rsidRDefault="00086126" w:rsidP="000736D2">
      <w:pPr>
        <w:pStyle w:val="ListParagraph"/>
        <w:ind w:left="750"/>
      </w:pPr>
    </w:p>
    <w:p w:rsidR="00086126" w:rsidRDefault="00086126" w:rsidP="002F00DE">
      <w:r>
        <w:tab/>
      </w:r>
      <w:hyperlink r:id="rId5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086126" w:rsidRDefault="00086126"/>
    <w:p w:rsidR="00086126" w:rsidRDefault="00086126"/>
    <w:p w:rsidR="00086126" w:rsidRDefault="00086126"/>
    <w:p w:rsidR="00086126" w:rsidRDefault="00086126" w:rsidP="00DD1431">
      <w:pPr>
        <w:ind w:left="11328" w:firstLine="708"/>
        <w:jc w:val="center"/>
        <w:rPr>
          <w:b/>
        </w:rPr>
      </w:pPr>
      <w:r w:rsidRPr="00F33AC1">
        <w:rPr>
          <w:b/>
        </w:rPr>
        <w:t>HAZIRLIYAN</w:t>
      </w:r>
    </w:p>
    <w:p w:rsidR="00086126" w:rsidRDefault="00086126" w:rsidP="00DD1431">
      <w:pPr>
        <w:tabs>
          <w:tab w:val="left" w:pos="13072"/>
          <w:tab w:val="left" w:pos="13409"/>
        </w:tabs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Murat KORKMAZ</w:t>
      </w:r>
    </w:p>
    <w:p w:rsidR="00086126" w:rsidRPr="00F33AC1" w:rsidRDefault="00086126" w:rsidP="00DD1431">
      <w:pPr>
        <w:tabs>
          <w:tab w:val="left" w:pos="13222"/>
          <w:tab w:val="left" w:pos="13409"/>
        </w:tabs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Danışman Öğretmen</w:t>
      </w:r>
    </w:p>
    <w:p w:rsidR="00086126" w:rsidRDefault="00086126"/>
    <w:p w:rsidR="00086126" w:rsidRDefault="00086126"/>
    <w:sectPr w:rsidR="00086126" w:rsidSect="00DA778F">
      <w:pgSz w:w="16838" w:h="11906" w:orient="landscape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D70198"/>
    <w:multiLevelType w:val="hybridMultilevel"/>
    <w:tmpl w:val="92041FA4"/>
    <w:lvl w:ilvl="0" w:tplc="041F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778F"/>
    <w:rsid w:val="00000072"/>
    <w:rsid w:val="00005E55"/>
    <w:rsid w:val="000457B3"/>
    <w:rsid w:val="000736D2"/>
    <w:rsid w:val="00086126"/>
    <w:rsid w:val="000A7052"/>
    <w:rsid w:val="001F26CB"/>
    <w:rsid w:val="00214DCA"/>
    <w:rsid w:val="002429A4"/>
    <w:rsid w:val="00257797"/>
    <w:rsid w:val="002F00DE"/>
    <w:rsid w:val="00351EE0"/>
    <w:rsid w:val="00523CE2"/>
    <w:rsid w:val="00561328"/>
    <w:rsid w:val="005F659F"/>
    <w:rsid w:val="00744B37"/>
    <w:rsid w:val="00790676"/>
    <w:rsid w:val="008770E4"/>
    <w:rsid w:val="008A5D11"/>
    <w:rsid w:val="00916698"/>
    <w:rsid w:val="009F3287"/>
    <w:rsid w:val="00A17A22"/>
    <w:rsid w:val="00AA3A3A"/>
    <w:rsid w:val="00C675A9"/>
    <w:rsid w:val="00D2663E"/>
    <w:rsid w:val="00D3430C"/>
    <w:rsid w:val="00D838AF"/>
    <w:rsid w:val="00DA778F"/>
    <w:rsid w:val="00DD1431"/>
    <w:rsid w:val="00E552A4"/>
    <w:rsid w:val="00EA4AA8"/>
    <w:rsid w:val="00EC2856"/>
    <w:rsid w:val="00F0679C"/>
    <w:rsid w:val="00F33AC1"/>
    <w:rsid w:val="00F94A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CE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A778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9F3287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2F00D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712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186</TotalTime>
  <Pages>5</Pages>
  <Words>2297</Words>
  <Characters>13096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edanur</cp:lastModifiedBy>
  <cp:revision>17</cp:revision>
  <dcterms:created xsi:type="dcterms:W3CDTF">2010-02-24T11:45:00Z</dcterms:created>
  <dcterms:modified xsi:type="dcterms:W3CDTF">2010-10-21T17:44:00Z</dcterms:modified>
</cp:coreProperties>
</file>